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49" w:rsidRDefault="00275D49" w:rsidP="00F646F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275D49" w:rsidRPr="004F3C1E" w:rsidRDefault="00275D49" w:rsidP="00F646F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F3C1E">
        <w:rPr>
          <w:rFonts w:ascii="Times New Roman" w:hAnsi="Times New Roman"/>
          <w:b/>
          <w:sz w:val="28"/>
          <w:szCs w:val="28"/>
        </w:rPr>
        <w:t>КРАСНОЯРСКИЙ КРАЙ</w:t>
      </w:r>
    </w:p>
    <w:p w:rsidR="00275D49" w:rsidRPr="004F3C1E" w:rsidRDefault="00275D49" w:rsidP="00F646F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ЮРЬЕВСКИЙ СЕЛЬСКИЙ</w:t>
      </w:r>
      <w:r w:rsidRPr="004F3C1E">
        <w:rPr>
          <w:rFonts w:ascii="Times New Roman" w:hAnsi="Times New Roman"/>
          <w:b/>
          <w:sz w:val="28"/>
          <w:szCs w:val="28"/>
        </w:rPr>
        <w:t xml:space="preserve"> СОВЕТ ДЕПУТАТОВ</w:t>
      </w:r>
    </w:p>
    <w:p w:rsidR="00275D49" w:rsidRPr="004F3C1E" w:rsidRDefault="00275D49" w:rsidP="00F646F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с.ЮРЬЕВКА</w:t>
      </w:r>
    </w:p>
    <w:p w:rsidR="00275D49" w:rsidRPr="004F3C1E" w:rsidRDefault="00275D49" w:rsidP="00F646FD">
      <w:pPr>
        <w:pStyle w:val="NoSpacing"/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p w:rsidR="00275D49" w:rsidRPr="000123F4" w:rsidRDefault="00275D49" w:rsidP="00F646F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23F4">
        <w:rPr>
          <w:rFonts w:ascii="Times New Roman" w:hAnsi="Times New Roman"/>
          <w:b/>
          <w:sz w:val="28"/>
          <w:szCs w:val="28"/>
        </w:rPr>
        <w:t>ПОВЕСТКА ДНЯ</w:t>
      </w:r>
    </w:p>
    <w:p w:rsidR="00275D49" w:rsidRDefault="00275D49" w:rsidP="00503B6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третьей</w:t>
      </w:r>
      <w:r w:rsidRPr="005567D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сессии Юрьевского</w:t>
      </w:r>
    </w:p>
    <w:p w:rsidR="00275D49" w:rsidRDefault="00275D49" w:rsidP="00503B6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сельского Совета депутатов пятого созыва</w:t>
      </w:r>
    </w:p>
    <w:p w:rsidR="00275D49" w:rsidRDefault="00275D49" w:rsidP="00F646F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275D49" w:rsidRDefault="00275D49" w:rsidP="007337D9">
      <w:pPr>
        <w:pStyle w:val="NoSpacing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05.11. 2015  года                                                       10 час. 00 мин.</w:t>
      </w:r>
    </w:p>
    <w:p w:rsidR="00275D49" w:rsidRDefault="00275D49" w:rsidP="00DC604C">
      <w:pPr>
        <w:pStyle w:val="NoSpacing"/>
        <w:ind w:left="360"/>
        <w:rPr>
          <w:rFonts w:ascii="Times New Roman" w:hAnsi="Times New Roman"/>
          <w:b/>
          <w:sz w:val="28"/>
          <w:szCs w:val="28"/>
        </w:rPr>
      </w:pPr>
    </w:p>
    <w:p w:rsidR="00275D49" w:rsidRPr="00601325" w:rsidRDefault="00275D49" w:rsidP="00F16721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601325">
        <w:rPr>
          <w:rFonts w:ascii="Times New Roman" w:hAnsi="Times New Roman"/>
          <w:sz w:val="28"/>
          <w:szCs w:val="28"/>
        </w:rPr>
        <w:t xml:space="preserve">Повестка заседания: </w:t>
      </w:r>
    </w:p>
    <w:p w:rsidR="00275D49" w:rsidRDefault="00275D49" w:rsidP="00276737">
      <w:pPr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избрании  Главы Юрьевского сельсовета;</w:t>
      </w:r>
    </w:p>
    <w:p w:rsidR="00275D49" w:rsidRPr="00276737" w:rsidRDefault="00275D49" w:rsidP="00A02E75">
      <w:pPr>
        <w:numPr>
          <w:ilvl w:val="0"/>
          <w:numId w:val="26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введении дополнительной штатной единицы в штатное расписание МБУК ЦКС с.Юрьевка;</w:t>
      </w:r>
    </w:p>
    <w:p w:rsidR="00275D49" w:rsidRDefault="00275D49" w:rsidP="00F3247B">
      <w:pPr>
        <w:numPr>
          <w:ilvl w:val="0"/>
          <w:numId w:val="26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утверждении Соглашения о передаче осуществления части полномочий  органов местного самоуправления;</w:t>
      </w:r>
    </w:p>
    <w:p w:rsidR="00275D49" w:rsidRDefault="00275D49" w:rsidP="00761D0B">
      <w:pPr>
        <w:pStyle w:val="Heading1"/>
        <w:tabs>
          <w:tab w:val="right" w:pos="4253"/>
        </w:tabs>
        <w:jc w:val="left"/>
        <w:rPr>
          <w:szCs w:val="28"/>
        </w:rPr>
      </w:pPr>
      <w:r>
        <w:rPr>
          <w:szCs w:val="28"/>
        </w:rPr>
        <w:t xml:space="preserve">  4. </w:t>
      </w:r>
      <w:r w:rsidRPr="003D0A70">
        <w:rPr>
          <w:szCs w:val="28"/>
        </w:rPr>
        <w:t xml:space="preserve">Об утверждении Положения </w:t>
      </w:r>
      <w:r>
        <w:rPr>
          <w:szCs w:val="28"/>
        </w:rPr>
        <w:t>о</w:t>
      </w:r>
      <w:r w:rsidRPr="003D0A70">
        <w:rPr>
          <w:szCs w:val="28"/>
        </w:rPr>
        <w:t xml:space="preserve"> порядке и случаях посещения </w:t>
      </w:r>
    </w:p>
    <w:p w:rsidR="00275D49" w:rsidRDefault="00275D49" w:rsidP="00761D0B">
      <w:pPr>
        <w:pStyle w:val="Heading1"/>
        <w:tabs>
          <w:tab w:val="right" w:pos="4253"/>
        </w:tabs>
        <w:jc w:val="left"/>
        <w:rPr>
          <w:szCs w:val="28"/>
        </w:rPr>
      </w:pPr>
      <w:r>
        <w:rPr>
          <w:szCs w:val="28"/>
        </w:rPr>
        <w:t xml:space="preserve">      </w:t>
      </w:r>
      <w:r w:rsidRPr="003D0A70">
        <w:rPr>
          <w:szCs w:val="28"/>
        </w:rPr>
        <w:t xml:space="preserve">субъектами общественного контроля органов местного самоуправления, </w:t>
      </w:r>
    </w:p>
    <w:p w:rsidR="00275D49" w:rsidRDefault="00275D49" w:rsidP="00761D0B">
      <w:pPr>
        <w:pStyle w:val="Heading1"/>
        <w:tabs>
          <w:tab w:val="right" w:pos="4253"/>
        </w:tabs>
        <w:jc w:val="left"/>
        <w:rPr>
          <w:szCs w:val="28"/>
        </w:rPr>
      </w:pPr>
      <w:r>
        <w:rPr>
          <w:szCs w:val="28"/>
        </w:rPr>
        <w:t xml:space="preserve">      </w:t>
      </w:r>
      <w:r w:rsidRPr="003D0A70">
        <w:rPr>
          <w:szCs w:val="28"/>
        </w:rPr>
        <w:t xml:space="preserve">муниципальных организаций, иных органов и организаций, </w:t>
      </w:r>
    </w:p>
    <w:p w:rsidR="00275D49" w:rsidRDefault="00275D49" w:rsidP="00761D0B">
      <w:pPr>
        <w:pStyle w:val="Heading1"/>
        <w:tabs>
          <w:tab w:val="right" w:pos="4253"/>
        </w:tabs>
        <w:jc w:val="left"/>
        <w:rPr>
          <w:szCs w:val="28"/>
        </w:rPr>
      </w:pPr>
      <w:r>
        <w:rPr>
          <w:szCs w:val="28"/>
        </w:rPr>
        <w:t xml:space="preserve">      </w:t>
      </w:r>
      <w:r w:rsidRPr="003D0A70">
        <w:rPr>
          <w:szCs w:val="28"/>
        </w:rPr>
        <w:t xml:space="preserve">осуществляющих в соответствии с федеральными законами </w:t>
      </w:r>
    </w:p>
    <w:p w:rsidR="00275D49" w:rsidRDefault="00275D49" w:rsidP="00761D0B">
      <w:pPr>
        <w:pStyle w:val="Heading1"/>
        <w:tabs>
          <w:tab w:val="right" w:pos="4253"/>
        </w:tabs>
        <w:jc w:val="left"/>
      </w:pPr>
      <w:r>
        <w:t xml:space="preserve">      </w:t>
      </w:r>
      <w:r w:rsidRPr="003D0A70">
        <w:t>отдельные публичные полномочия</w:t>
      </w:r>
      <w:r>
        <w:t>;</w:t>
      </w:r>
    </w:p>
    <w:p w:rsidR="00275D49" w:rsidRPr="00761D0B" w:rsidRDefault="00275D49" w:rsidP="00761D0B"/>
    <w:p w:rsidR="00275D49" w:rsidRDefault="00275D49" w:rsidP="00E10DCD">
      <w:pPr>
        <w:pStyle w:val="Heading1"/>
        <w:numPr>
          <w:ilvl w:val="0"/>
          <w:numId w:val="27"/>
        </w:numPr>
        <w:tabs>
          <w:tab w:val="right" w:pos="4253"/>
        </w:tabs>
        <w:jc w:val="left"/>
      </w:pPr>
      <w:r>
        <w:t>О положении о комиссии по соблюдению требований к служебному          поведению муниципальных служащих и урегулированию конфликта интересов в Юрьевском сельсовете.</w:t>
      </w:r>
    </w:p>
    <w:p w:rsidR="00275D49" w:rsidRPr="005855AC" w:rsidRDefault="00275D49" w:rsidP="00E10DCD">
      <w:pPr>
        <w:rPr>
          <w:rFonts w:ascii="Times New Roman" w:hAnsi="Times New Roman"/>
        </w:rPr>
      </w:pPr>
    </w:p>
    <w:p w:rsidR="00275D49" w:rsidRPr="00761D0B" w:rsidRDefault="00275D49" w:rsidP="00E10DCD">
      <w:pPr>
        <w:pStyle w:val="Heading1"/>
        <w:numPr>
          <w:ilvl w:val="0"/>
          <w:numId w:val="27"/>
        </w:numPr>
        <w:tabs>
          <w:tab w:val="right" w:pos="4253"/>
        </w:tabs>
        <w:jc w:val="left"/>
      </w:pPr>
      <w:r>
        <w:t xml:space="preserve"> О регистрации депутатской фракции «ЕДИНАЯ РОССИЯ» в Юрьевском сельском Совете депутатов Боготольского района Красноярского края</w:t>
      </w:r>
    </w:p>
    <w:p w:rsidR="00275D49" w:rsidRDefault="00275D49" w:rsidP="00761D0B">
      <w:r>
        <w:t xml:space="preserve">   </w:t>
      </w:r>
    </w:p>
    <w:p w:rsidR="00275D49" w:rsidRDefault="00275D49" w:rsidP="00761D0B">
      <w:pPr>
        <w:rPr>
          <w:rFonts w:ascii="Times New Roman" w:hAnsi="Times New Roman"/>
          <w:sz w:val="28"/>
          <w:szCs w:val="28"/>
        </w:rPr>
      </w:pPr>
    </w:p>
    <w:p w:rsidR="00275D49" w:rsidRPr="00394C63" w:rsidRDefault="00275D49" w:rsidP="00394C63">
      <w:pPr>
        <w:rPr>
          <w:rFonts w:ascii="Times New Roman" w:hAnsi="Times New Roman"/>
          <w:sz w:val="28"/>
          <w:szCs w:val="28"/>
        </w:rPr>
      </w:pPr>
      <w:r w:rsidRPr="00394C63">
        <w:rPr>
          <w:rFonts w:ascii="Times New Roman" w:hAnsi="Times New Roman"/>
          <w:sz w:val="28"/>
          <w:szCs w:val="28"/>
        </w:rPr>
        <w:t xml:space="preserve"> </w:t>
      </w:r>
    </w:p>
    <w:p w:rsidR="00275D49" w:rsidRDefault="00275D49" w:rsidP="00394C63"/>
    <w:p w:rsidR="00275D49" w:rsidRDefault="00275D49" w:rsidP="00A4576A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</w:p>
    <w:p w:rsidR="00275D49" w:rsidRDefault="00275D49" w:rsidP="006013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D49" w:rsidRPr="00705C3D" w:rsidRDefault="00275D49" w:rsidP="00F1672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75D49" w:rsidRDefault="00275D49" w:rsidP="00DB7248">
      <w:pPr>
        <w:pStyle w:val="ListParagraph"/>
        <w:tabs>
          <w:tab w:val="left" w:pos="2775"/>
        </w:tabs>
        <w:ind w:firstLine="696"/>
        <w:jc w:val="both"/>
        <w:rPr>
          <w:rFonts w:ascii="Times New Roman" w:hAnsi="Times New Roman"/>
          <w:sz w:val="26"/>
          <w:szCs w:val="26"/>
        </w:rPr>
      </w:pPr>
      <w:r w:rsidRPr="00BF10D2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ab/>
      </w:r>
    </w:p>
    <w:sectPr w:rsidR="00275D49" w:rsidSect="00A9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E7D"/>
    <w:multiLevelType w:val="hybridMultilevel"/>
    <w:tmpl w:val="8A88F648"/>
    <w:lvl w:ilvl="0" w:tplc="6A20B74C">
      <w:start w:val="1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F71401"/>
    <w:multiLevelType w:val="hybridMultilevel"/>
    <w:tmpl w:val="26887D2E"/>
    <w:lvl w:ilvl="0" w:tplc="C9C87FBE">
      <w:start w:val="2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400797"/>
    <w:multiLevelType w:val="hybridMultilevel"/>
    <w:tmpl w:val="D0B079B2"/>
    <w:lvl w:ilvl="0" w:tplc="A8DA25A0">
      <w:start w:val="2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4B5769"/>
    <w:multiLevelType w:val="hybridMultilevel"/>
    <w:tmpl w:val="5CA80D50"/>
    <w:lvl w:ilvl="0" w:tplc="926CDE30">
      <w:start w:val="2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A011EA"/>
    <w:multiLevelType w:val="hybridMultilevel"/>
    <w:tmpl w:val="9BA8297E"/>
    <w:lvl w:ilvl="0" w:tplc="42CCE09E">
      <w:start w:val="1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236098"/>
    <w:multiLevelType w:val="hybridMultilevel"/>
    <w:tmpl w:val="A148CB2C"/>
    <w:lvl w:ilvl="0" w:tplc="90BA9B92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C94BFA"/>
    <w:multiLevelType w:val="hybridMultilevel"/>
    <w:tmpl w:val="1AF47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D04DC5"/>
    <w:multiLevelType w:val="hybridMultilevel"/>
    <w:tmpl w:val="8CD67A3E"/>
    <w:lvl w:ilvl="0" w:tplc="919465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C813CF"/>
    <w:multiLevelType w:val="hybridMultilevel"/>
    <w:tmpl w:val="47E47D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022AD2"/>
    <w:multiLevelType w:val="hybridMultilevel"/>
    <w:tmpl w:val="E5CEC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F8073B"/>
    <w:multiLevelType w:val="hybridMultilevel"/>
    <w:tmpl w:val="768EA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22F86"/>
    <w:multiLevelType w:val="hybridMultilevel"/>
    <w:tmpl w:val="53AC57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6604A2"/>
    <w:multiLevelType w:val="multilevel"/>
    <w:tmpl w:val="E5CEC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CD64914"/>
    <w:multiLevelType w:val="hybridMultilevel"/>
    <w:tmpl w:val="EDF2F01C"/>
    <w:lvl w:ilvl="0" w:tplc="8E5CD0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552521F"/>
    <w:multiLevelType w:val="multilevel"/>
    <w:tmpl w:val="A148CB2C"/>
    <w:lvl w:ilvl="0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1A2755"/>
    <w:multiLevelType w:val="hybridMultilevel"/>
    <w:tmpl w:val="E4C04300"/>
    <w:lvl w:ilvl="0" w:tplc="7316A1A6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3D1B7788"/>
    <w:multiLevelType w:val="hybridMultilevel"/>
    <w:tmpl w:val="0728CB84"/>
    <w:lvl w:ilvl="0" w:tplc="147A10A6">
      <w:start w:val="29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EA73B96"/>
    <w:multiLevelType w:val="hybridMultilevel"/>
    <w:tmpl w:val="C6507DF4"/>
    <w:lvl w:ilvl="0" w:tplc="8366495C">
      <w:start w:val="1"/>
      <w:numFmt w:val="decimal"/>
      <w:lvlText w:val="%1."/>
      <w:lvlJc w:val="left"/>
      <w:pPr>
        <w:ind w:left="1893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C00616B"/>
    <w:multiLevelType w:val="hybridMultilevel"/>
    <w:tmpl w:val="D216363E"/>
    <w:lvl w:ilvl="0" w:tplc="41FAA378">
      <w:start w:val="1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132FFC"/>
    <w:multiLevelType w:val="hybridMultilevel"/>
    <w:tmpl w:val="FED82F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5B9538B0"/>
    <w:multiLevelType w:val="hybridMultilevel"/>
    <w:tmpl w:val="D8442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D316A7D"/>
    <w:multiLevelType w:val="hybridMultilevel"/>
    <w:tmpl w:val="2960D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5362190"/>
    <w:multiLevelType w:val="hybridMultilevel"/>
    <w:tmpl w:val="22AA4AD8"/>
    <w:lvl w:ilvl="0" w:tplc="24C4BA14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58"/>
        </w:tabs>
        <w:ind w:left="11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78"/>
        </w:tabs>
        <w:ind w:left="187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8"/>
        </w:tabs>
        <w:ind w:left="259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038"/>
        </w:tabs>
        <w:ind w:left="403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8"/>
        </w:tabs>
        <w:ind w:left="47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98"/>
        </w:tabs>
        <w:ind w:left="6198" w:hanging="360"/>
      </w:pPr>
      <w:rPr>
        <w:rFonts w:cs="Times New Roman"/>
      </w:rPr>
    </w:lvl>
  </w:abstractNum>
  <w:abstractNum w:abstractNumId="23">
    <w:nsid w:val="66534A1D"/>
    <w:multiLevelType w:val="hybridMultilevel"/>
    <w:tmpl w:val="6F465DE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4">
    <w:nsid w:val="6D720828"/>
    <w:multiLevelType w:val="multilevel"/>
    <w:tmpl w:val="6F465DE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5">
    <w:nsid w:val="7177411E"/>
    <w:multiLevelType w:val="hybridMultilevel"/>
    <w:tmpl w:val="4E20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11"/>
  </w:num>
  <w:num w:numId="5">
    <w:abstractNumId w:val="10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5"/>
  </w:num>
  <w:num w:numId="9">
    <w:abstractNumId w:val="13"/>
  </w:num>
  <w:num w:numId="10">
    <w:abstractNumId w:val="4"/>
  </w:num>
  <w:num w:numId="11">
    <w:abstractNumId w:val="7"/>
  </w:num>
  <w:num w:numId="12">
    <w:abstractNumId w:val="0"/>
  </w:num>
  <w:num w:numId="13">
    <w:abstractNumId w:val="3"/>
  </w:num>
  <w:num w:numId="14">
    <w:abstractNumId w:val="1"/>
  </w:num>
  <w:num w:numId="15">
    <w:abstractNumId w:val="16"/>
  </w:num>
  <w:num w:numId="16">
    <w:abstractNumId w:val="2"/>
  </w:num>
  <w:num w:numId="17">
    <w:abstractNumId w:val="5"/>
  </w:num>
  <w:num w:numId="18">
    <w:abstractNumId w:val="14"/>
  </w:num>
  <w:num w:numId="19">
    <w:abstractNumId w:val="23"/>
  </w:num>
  <w:num w:numId="20">
    <w:abstractNumId w:val="24"/>
  </w:num>
  <w:num w:numId="21">
    <w:abstractNumId w:val="9"/>
  </w:num>
  <w:num w:numId="22">
    <w:abstractNumId w:val="21"/>
  </w:num>
  <w:num w:numId="23">
    <w:abstractNumId w:val="20"/>
  </w:num>
  <w:num w:numId="24">
    <w:abstractNumId w:val="12"/>
  </w:num>
  <w:num w:numId="25">
    <w:abstractNumId w:val="6"/>
  </w:num>
  <w:num w:numId="26">
    <w:abstractNumId w:val="19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F64"/>
    <w:rsid w:val="00004E5A"/>
    <w:rsid w:val="000123F4"/>
    <w:rsid w:val="0006636F"/>
    <w:rsid w:val="00080A3C"/>
    <w:rsid w:val="000B3360"/>
    <w:rsid w:val="000C094A"/>
    <w:rsid w:val="000C27D6"/>
    <w:rsid w:val="000C6818"/>
    <w:rsid w:val="000F7500"/>
    <w:rsid w:val="00111CB8"/>
    <w:rsid w:val="00127E4E"/>
    <w:rsid w:val="001341EA"/>
    <w:rsid w:val="00141296"/>
    <w:rsid w:val="0017270D"/>
    <w:rsid w:val="0018517E"/>
    <w:rsid w:val="001A143D"/>
    <w:rsid w:val="001F1068"/>
    <w:rsid w:val="001F38C7"/>
    <w:rsid w:val="0020182B"/>
    <w:rsid w:val="0021113B"/>
    <w:rsid w:val="00211884"/>
    <w:rsid w:val="00213A4B"/>
    <w:rsid w:val="00220EA2"/>
    <w:rsid w:val="00241AC4"/>
    <w:rsid w:val="00257013"/>
    <w:rsid w:val="00264C2E"/>
    <w:rsid w:val="00267D96"/>
    <w:rsid w:val="00275D49"/>
    <w:rsid w:val="00276737"/>
    <w:rsid w:val="0028629B"/>
    <w:rsid w:val="002C6B82"/>
    <w:rsid w:val="002D7E65"/>
    <w:rsid w:val="002F1DD4"/>
    <w:rsid w:val="0031186A"/>
    <w:rsid w:val="00314504"/>
    <w:rsid w:val="00337276"/>
    <w:rsid w:val="003438FF"/>
    <w:rsid w:val="003564F9"/>
    <w:rsid w:val="0038620D"/>
    <w:rsid w:val="00394C63"/>
    <w:rsid w:val="003A7ACF"/>
    <w:rsid w:val="003B428A"/>
    <w:rsid w:val="003C21A9"/>
    <w:rsid w:val="003D0A70"/>
    <w:rsid w:val="003E1ED2"/>
    <w:rsid w:val="003E3D54"/>
    <w:rsid w:val="003F7628"/>
    <w:rsid w:val="004044A6"/>
    <w:rsid w:val="004471AB"/>
    <w:rsid w:val="00453DEB"/>
    <w:rsid w:val="004764B6"/>
    <w:rsid w:val="00497C70"/>
    <w:rsid w:val="004A43B0"/>
    <w:rsid w:val="004D0F73"/>
    <w:rsid w:val="004F3C1E"/>
    <w:rsid w:val="005035CC"/>
    <w:rsid w:val="00503B6D"/>
    <w:rsid w:val="00543F64"/>
    <w:rsid w:val="005567D2"/>
    <w:rsid w:val="00567581"/>
    <w:rsid w:val="0057163B"/>
    <w:rsid w:val="00584629"/>
    <w:rsid w:val="005855AC"/>
    <w:rsid w:val="0059760F"/>
    <w:rsid w:val="005A73AA"/>
    <w:rsid w:val="005C5CC1"/>
    <w:rsid w:val="005D0056"/>
    <w:rsid w:val="005D3DFD"/>
    <w:rsid w:val="005E5C84"/>
    <w:rsid w:val="00601325"/>
    <w:rsid w:val="006512E7"/>
    <w:rsid w:val="00654814"/>
    <w:rsid w:val="00663B65"/>
    <w:rsid w:val="00666ABE"/>
    <w:rsid w:val="00672F66"/>
    <w:rsid w:val="00673C9D"/>
    <w:rsid w:val="00676BCA"/>
    <w:rsid w:val="006836B8"/>
    <w:rsid w:val="0068473A"/>
    <w:rsid w:val="006A3757"/>
    <w:rsid w:val="006A522B"/>
    <w:rsid w:val="006A7050"/>
    <w:rsid w:val="006D2B15"/>
    <w:rsid w:val="006D4BE3"/>
    <w:rsid w:val="006D7455"/>
    <w:rsid w:val="00705C3D"/>
    <w:rsid w:val="00710203"/>
    <w:rsid w:val="007163CB"/>
    <w:rsid w:val="00724D53"/>
    <w:rsid w:val="007337D9"/>
    <w:rsid w:val="007344FC"/>
    <w:rsid w:val="00752446"/>
    <w:rsid w:val="00761D0B"/>
    <w:rsid w:val="00772517"/>
    <w:rsid w:val="0077694E"/>
    <w:rsid w:val="007B5597"/>
    <w:rsid w:val="00817FAC"/>
    <w:rsid w:val="00830FFB"/>
    <w:rsid w:val="00851528"/>
    <w:rsid w:val="00866F99"/>
    <w:rsid w:val="00874424"/>
    <w:rsid w:val="00880454"/>
    <w:rsid w:val="008856EF"/>
    <w:rsid w:val="00895B00"/>
    <w:rsid w:val="008A3C93"/>
    <w:rsid w:val="008B2404"/>
    <w:rsid w:val="008C64E6"/>
    <w:rsid w:val="008C7B70"/>
    <w:rsid w:val="008D1C96"/>
    <w:rsid w:val="008D4F20"/>
    <w:rsid w:val="008E57A3"/>
    <w:rsid w:val="009622C6"/>
    <w:rsid w:val="0096314F"/>
    <w:rsid w:val="00965A78"/>
    <w:rsid w:val="00974B43"/>
    <w:rsid w:val="0098018C"/>
    <w:rsid w:val="009808A5"/>
    <w:rsid w:val="009B77EE"/>
    <w:rsid w:val="009D132E"/>
    <w:rsid w:val="009F1216"/>
    <w:rsid w:val="00A02E75"/>
    <w:rsid w:val="00A1737E"/>
    <w:rsid w:val="00A2599E"/>
    <w:rsid w:val="00A407CA"/>
    <w:rsid w:val="00A4576A"/>
    <w:rsid w:val="00A45863"/>
    <w:rsid w:val="00A60920"/>
    <w:rsid w:val="00A626AC"/>
    <w:rsid w:val="00A73B18"/>
    <w:rsid w:val="00A83D50"/>
    <w:rsid w:val="00A8701A"/>
    <w:rsid w:val="00A97E4C"/>
    <w:rsid w:val="00AF5416"/>
    <w:rsid w:val="00B22B56"/>
    <w:rsid w:val="00BB46F6"/>
    <w:rsid w:val="00BB5601"/>
    <w:rsid w:val="00BE5A04"/>
    <w:rsid w:val="00BF10D2"/>
    <w:rsid w:val="00C015BB"/>
    <w:rsid w:val="00C630C2"/>
    <w:rsid w:val="00C65FFB"/>
    <w:rsid w:val="00C742EE"/>
    <w:rsid w:val="00C820D3"/>
    <w:rsid w:val="00CA1E5C"/>
    <w:rsid w:val="00CB5349"/>
    <w:rsid w:val="00CE3309"/>
    <w:rsid w:val="00D370AD"/>
    <w:rsid w:val="00D737E1"/>
    <w:rsid w:val="00D92D9A"/>
    <w:rsid w:val="00DB7248"/>
    <w:rsid w:val="00DC604C"/>
    <w:rsid w:val="00DD6E8B"/>
    <w:rsid w:val="00DF0B24"/>
    <w:rsid w:val="00E0002B"/>
    <w:rsid w:val="00E10DCD"/>
    <w:rsid w:val="00E268C4"/>
    <w:rsid w:val="00E409AB"/>
    <w:rsid w:val="00E41B0C"/>
    <w:rsid w:val="00E63374"/>
    <w:rsid w:val="00E90EAA"/>
    <w:rsid w:val="00EE305E"/>
    <w:rsid w:val="00EF5F36"/>
    <w:rsid w:val="00EF7551"/>
    <w:rsid w:val="00F01B3A"/>
    <w:rsid w:val="00F16721"/>
    <w:rsid w:val="00F22E95"/>
    <w:rsid w:val="00F3247B"/>
    <w:rsid w:val="00F646FD"/>
    <w:rsid w:val="00F6486A"/>
    <w:rsid w:val="00F65B4D"/>
    <w:rsid w:val="00F76071"/>
    <w:rsid w:val="00F96858"/>
    <w:rsid w:val="00F978AC"/>
    <w:rsid w:val="00FB343F"/>
    <w:rsid w:val="00FF09CD"/>
    <w:rsid w:val="00FF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E4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61D0B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1D0B"/>
    <w:rPr>
      <w:rFonts w:eastAsia="Times New Roman" w:cs="Times New Roman"/>
      <w:sz w:val="24"/>
      <w:szCs w:val="24"/>
      <w:lang w:val="ru-RU" w:eastAsia="ru-RU" w:bidi="ar-SA"/>
    </w:rPr>
  </w:style>
  <w:style w:type="paragraph" w:styleId="PlainText">
    <w:name w:val="Plain Text"/>
    <w:basedOn w:val="Normal"/>
    <w:link w:val="PlainTextChar"/>
    <w:uiPriority w:val="99"/>
    <w:rsid w:val="00543F6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43F64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543F64"/>
  </w:style>
  <w:style w:type="paragraph" w:styleId="BalloonText">
    <w:name w:val="Balloon Text"/>
    <w:basedOn w:val="Normal"/>
    <w:link w:val="BalloonTextChar"/>
    <w:uiPriority w:val="99"/>
    <w:semiHidden/>
    <w:rsid w:val="0054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3F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76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8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317</TotalTime>
  <Pages>1</Pages>
  <Words>171</Words>
  <Characters>977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</cp:lastModifiedBy>
  <cp:revision>50</cp:revision>
  <cp:lastPrinted>2004-12-31T20:11:00Z</cp:lastPrinted>
  <dcterms:created xsi:type="dcterms:W3CDTF">2015-03-13T07:39:00Z</dcterms:created>
  <dcterms:modified xsi:type="dcterms:W3CDTF">2005-01-01T19:15:00Z</dcterms:modified>
</cp:coreProperties>
</file>